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23815" w14:textId="77777777" w:rsidR="008538D3" w:rsidRDefault="008538D3" w:rsidP="008538D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Roger WESSELEY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783E4435" w14:textId="77777777" w:rsidR="008538D3" w:rsidRDefault="008538D3" w:rsidP="008538D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07CBA982" w14:textId="77777777" w:rsidR="008538D3" w:rsidRDefault="008538D3" w:rsidP="008538D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B328445" w14:textId="77777777" w:rsidR="008538D3" w:rsidRDefault="008538D3" w:rsidP="008538D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C090CB4" w14:textId="77777777" w:rsidR="008538D3" w:rsidRDefault="008538D3" w:rsidP="008538D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123933BA" w14:textId="77777777" w:rsidR="008538D3" w:rsidRDefault="008538D3" w:rsidP="008538D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37823459" w14:textId="77777777" w:rsidR="008538D3" w:rsidRPr="00065994" w:rsidRDefault="008538D3" w:rsidP="008538D3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191F02A4" w14:textId="77777777" w:rsidR="008538D3" w:rsidRDefault="008538D3" w:rsidP="008538D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5B50BEB" w14:textId="77777777" w:rsidR="008538D3" w:rsidRDefault="008538D3" w:rsidP="008538D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D971502" w14:textId="77777777" w:rsidR="008538D3" w:rsidRDefault="008538D3" w:rsidP="008538D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80DB103" w14:textId="77777777" w:rsidR="008538D3" w:rsidRDefault="008538D3" w:rsidP="008538D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December 2023</w:t>
      </w:r>
    </w:p>
    <w:p w14:paraId="472B480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4BD3B" w14:textId="77777777" w:rsidR="008538D3" w:rsidRDefault="008538D3" w:rsidP="009139A6">
      <w:r>
        <w:separator/>
      </w:r>
    </w:p>
  </w:endnote>
  <w:endnote w:type="continuationSeparator" w:id="0">
    <w:p w14:paraId="6A01D98F" w14:textId="77777777" w:rsidR="008538D3" w:rsidRDefault="008538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D27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BA3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A74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BF601" w14:textId="77777777" w:rsidR="008538D3" w:rsidRDefault="008538D3" w:rsidP="009139A6">
      <w:r>
        <w:separator/>
      </w:r>
    </w:p>
  </w:footnote>
  <w:footnote w:type="continuationSeparator" w:id="0">
    <w:p w14:paraId="48116DB0" w14:textId="77777777" w:rsidR="008538D3" w:rsidRDefault="008538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D64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02B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6C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8D3"/>
    <w:rsid w:val="000666E0"/>
    <w:rsid w:val="002510B7"/>
    <w:rsid w:val="00270799"/>
    <w:rsid w:val="005C130B"/>
    <w:rsid w:val="00826F5C"/>
    <w:rsid w:val="008538D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51575"/>
  <w15:chartTrackingRefBased/>
  <w15:docId w15:val="{EFC97C13-0B70-4695-8E95-54486F1C4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2024-03-05T11:48:00Z</dcterms:created>
  <dcterms:modified xsi:type="dcterms:W3CDTF">2024-03-05T11:49:00Z</dcterms:modified>
</cp:coreProperties>
</file>